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8F420" w14:textId="77777777" w:rsidR="00F14A4A" w:rsidRDefault="00F14A4A" w:rsidP="00F14A4A">
      <w:pPr>
        <w:pStyle w:val="NoSpacing"/>
      </w:pPr>
      <w:r>
        <w:rPr>
          <w:u w:val="single"/>
        </w:rPr>
        <w:t>John KYRRE</w:t>
      </w:r>
      <w:r>
        <w:t xml:space="preserve">        (fl.1463)</w:t>
      </w:r>
    </w:p>
    <w:p w14:paraId="519A4412" w14:textId="77777777" w:rsidR="00F14A4A" w:rsidRDefault="00F14A4A" w:rsidP="00F14A4A">
      <w:pPr>
        <w:pStyle w:val="NoSpacing"/>
      </w:pPr>
      <w:r>
        <w:t>of Ipswich. Yeoman.</w:t>
      </w:r>
    </w:p>
    <w:p w14:paraId="26323537" w14:textId="77777777" w:rsidR="00F14A4A" w:rsidRDefault="00F14A4A" w:rsidP="00F14A4A">
      <w:pPr>
        <w:pStyle w:val="NoSpacing"/>
      </w:pPr>
    </w:p>
    <w:p w14:paraId="6F304E2D" w14:textId="77777777" w:rsidR="00F14A4A" w:rsidRDefault="00F14A4A" w:rsidP="00F14A4A">
      <w:pPr>
        <w:pStyle w:val="NoSpacing"/>
      </w:pPr>
    </w:p>
    <w:p w14:paraId="2B341454" w14:textId="77777777" w:rsidR="00F14A4A" w:rsidRDefault="00F14A4A" w:rsidP="00F14A4A">
      <w:pPr>
        <w:pStyle w:val="NoSpacing"/>
      </w:pPr>
      <w:r>
        <w:tab/>
        <w:t>1463</w:t>
      </w:r>
      <w:r>
        <w:tab/>
        <w:t>John Graveley, clerk(q.v.), brought a plaint of trespass against him.</w:t>
      </w:r>
    </w:p>
    <w:p w14:paraId="07FC9749" w14:textId="77777777" w:rsidR="00F14A4A" w:rsidRDefault="00F14A4A" w:rsidP="00F14A4A">
      <w:pPr>
        <w:pStyle w:val="NoSpacing"/>
      </w:pPr>
      <w:r>
        <w:tab/>
      </w:r>
      <w:r>
        <w:tab/>
        <w:t xml:space="preserve">( </w:t>
      </w:r>
      <w:hyperlink r:id="rId6" w:history="1">
        <w:r w:rsidRPr="00CB5834">
          <w:rPr>
            <w:rStyle w:val="Hyperlink"/>
          </w:rPr>
          <w:t>https://waalt.uh.edu/index.php/CP40/807</w:t>
        </w:r>
      </w:hyperlink>
      <w:r>
        <w:t xml:space="preserve"> )</w:t>
      </w:r>
    </w:p>
    <w:p w14:paraId="00448AEA" w14:textId="77777777" w:rsidR="00F14A4A" w:rsidRDefault="00F14A4A" w:rsidP="00F14A4A">
      <w:pPr>
        <w:pStyle w:val="NoSpacing"/>
      </w:pPr>
    </w:p>
    <w:p w14:paraId="6091D9BE" w14:textId="77777777" w:rsidR="00F14A4A" w:rsidRDefault="00F14A4A" w:rsidP="00F14A4A">
      <w:pPr>
        <w:pStyle w:val="NoSpacing"/>
      </w:pPr>
    </w:p>
    <w:p w14:paraId="565B4AB4" w14:textId="77777777" w:rsidR="00F14A4A" w:rsidRDefault="00F14A4A" w:rsidP="00F14A4A">
      <w:pPr>
        <w:pStyle w:val="NoSpacing"/>
      </w:pPr>
      <w:r>
        <w:t>10 May 2025</w:t>
      </w:r>
    </w:p>
    <w:p w14:paraId="414E33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E0F91" w14:textId="77777777" w:rsidR="00F14A4A" w:rsidRDefault="00F14A4A" w:rsidP="009139A6">
      <w:r>
        <w:separator/>
      </w:r>
    </w:p>
  </w:endnote>
  <w:endnote w:type="continuationSeparator" w:id="0">
    <w:p w14:paraId="481D3D75" w14:textId="77777777" w:rsidR="00F14A4A" w:rsidRDefault="00F14A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8D6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6E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AAA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A9CE3" w14:textId="77777777" w:rsidR="00F14A4A" w:rsidRDefault="00F14A4A" w:rsidP="009139A6">
      <w:r>
        <w:separator/>
      </w:r>
    </w:p>
  </w:footnote>
  <w:footnote w:type="continuationSeparator" w:id="0">
    <w:p w14:paraId="3CC07F92" w14:textId="77777777" w:rsidR="00F14A4A" w:rsidRDefault="00F14A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45A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5AC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92F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A4A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14A4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01C2F"/>
  <w15:chartTrackingRefBased/>
  <w15:docId w15:val="{37B31420-1FB9-4553-A7FC-287EC4B8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14A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2025-05-10T20:03:00Z</dcterms:created>
  <dcterms:modified xsi:type="dcterms:W3CDTF">2025-05-10T20:04:00Z</dcterms:modified>
</cp:coreProperties>
</file>